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F48" w:rsidRDefault="00346F48" w:rsidP="00A41A21">
      <w:pPr>
        <w:tabs>
          <w:tab w:val="num" w:pos="0"/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для самостоятельной работы студентов</w:t>
      </w:r>
    </w:p>
    <w:p w:rsidR="00346F48" w:rsidRDefault="00346F48" w:rsidP="00A41A21">
      <w:pPr>
        <w:tabs>
          <w:tab w:val="num" w:pos="0"/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F48" w:rsidRDefault="00346F48" w:rsidP="00272EC7">
      <w:pPr>
        <w:tabs>
          <w:tab w:val="num" w:pos="0"/>
          <w:tab w:val="left" w:pos="3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Темы рефератов, докладов «Дисциплина специализации»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 как средство маркетинговых коммуникаций, особенности, преимущества, недостатки.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Реклама как средство маркетинговых коммуникаций,  особенности,  преимущества, недостатки.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Личные продажи и продвижения продаж (товар, услуга, личность).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маркетинговых коммуникаций.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Основы коммуникаций в ПР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коммуникации.  Модели коммуникаций.  Элементы коммуникации.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Внутренние и внешние коммуникации.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Массовые коммуникации. Организационные коммуникации.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Вербальные  и невербальные коммуникации в ПР.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Массовые коммуникации и средства массовой информации.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СМИ и паблик рилейшнз.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Понятие СМИ. Информационные агентства и ПР. 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Зарубежные и казахстанские информационные агентства. Пресса и ПР.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Источники новостей для прессы.  Работа с прессой.  Пресс-конференция.  Подготовка и рассылка пресс-релиза.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Радио, телевидение и ПР. 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Журналистика и ПР.</w:t>
      </w:r>
    </w:p>
    <w:p w:rsidR="00346F48" w:rsidRDefault="00346F48" w:rsidP="00272EC7">
      <w:pPr>
        <w:pStyle w:val="ListParagraph1"/>
        <w:numPr>
          <w:ilvl w:val="0"/>
          <w:numId w:val="1"/>
        </w:numPr>
        <w:tabs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Журналистика: определение и методы исследования действительности. </w:t>
      </w:r>
    </w:p>
    <w:p w:rsidR="00346F48" w:rsidRDefault="00346F48" w:rsidP="00272EC7">
      <w:pPr>
        <w:tabs>
          <w:tab w:val="num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346F48" w:rsidRDefault="00346F48" w:rsidP="00272EC7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F48" w:rsidRDefault="00346F48" w:rsidP="00272EC7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p w:rsidR="00346F48" w:rsidRDefault="00346F48"/>
    <w:sectPr w:rsidR="00346F48" w:rsidSect="00FA5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2A80"/>
    <w:multiLevelType w:val="hybridMultilevel"/>
    <w:tmpl w:val="7D06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EC7"/>
    <w:rsid w:val="00090D01"/>
    <w:rsid w:val="00213BE5"/>
    <w:rsid w:val="0022510B"/>
    <w:rsid w:val="00272EC7"/>
    <w:rsid w:val="00346F48"/>
    <w:rsid w:val="00493C3B"/>
    <w:rsid w:val="006D59B4"/>
    <w:rsid w:val="007C7B5E"/>
    <w:rsid w:val="00A41A21"/>
    <w:rsid w:val="00A96E53"/>
    <w:rsid w:val="00AC3E84"/>
    <w:rsid w:val="00B34113"/>
    <w:rsid w:val="00BF2AA1"/>
    <w:rsid w:val="00E54206"/>
    <w:rsid w:val="00FA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FD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272EC7"/>
    <w:pPr>
      <w:ind w:left="720"/>
    </w:pPr>
  </w:style>
  <w:style w:type="paragraph" w:styleId="ListParagraph">
    <w:name w:val="List Paragraph"/>
    <w:basedOn w:val="Normal"/>
    <w:uiPriority w:val="99"/>
    <w:qFormat/>
    <w:rsid w:val="00493C3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4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156</Words>
  <Characters>892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2013-11-27T07:03:00Z</cp:lastPrinted>
  <dcterms:created xsi:type="dcterms:W3CDTF">2009-10-01T13:03:00Z</dcterms:created>
  <dcterms:modified xsi:type="dcterms:W3CDTF">2013-11-27T07:16:00Z</dcterms:modified>
</cp:coreProperties>
</file>